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F78" w:rsidRPr="00F3593B" w:rsidRDefault="008F3F78" w:rsidP="009456D6">
      <w:pPr>
        <w:pStyle w:val="BodyTextInden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Cs w:val="20"/>
        </w:rPr>
        <w:t xml:space="preserve">     </w:t>
      </w:r>
      <w:r w:rsidRPr="00F3593B">
        <w:rPr>
          <w:b/>
          <w:bCs/>
          <w:sz w:val="22"/>
          <w:szCs w:val="22"/>
        </w:rPr>
        <w:t>ARTOVA ALTINOVA ORTAOKULU</w:t>
      </w:r>
    </w:p>
    <w:p w:rsidR="008F3F78" w:rsidRPr="00F3593B" w:rsidRDefault="008F3F78" w:rsidP="009456D6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lang w:eastAsia="tr-TR"/>
        </w:rPr>
      </w:pPr>
      <w:r w:rsidRPr="00F3593B">
        <w:rPr>
          <w:rFonts w:ascii="Times New Roman" w:hAnsi="Times New Roman" w:cs="Times New Roman"/>
          <w:b/>
          <w:bCs/>
        </w:rPr>
        <w:tab/>
        <w:t>KUR’AN-I KERİM DERS PLANI</w:t>
      </w:r>
      <w:r w:rsidRPr="00F3593B">
        <w:rPr>
          <w:rFonts w:ascii="Times New Roman" w:hAnsi="Times New Roman" w:cs="Times New Roman"/>
          <w:b/>
          <w:bCs/>
          <w:lang w:eastAsia="tr-TR"/>
        </w:rPr>
        <w:t xml:space="preserve"> </w:t>
      </w:r>
    </w:p>
    <w:p w:rsidR="008F3F78" w:rsidRPr="00F65657" w:rsidRDefault="008F3F78" w:rsidP="00F65657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6"/>
          <w:szCs w:val="24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BÖLÜM I:                                                                                       </w:t>
      </w:r>
    </w:p>
    <w:tbl>
      <w:tblPr>
        <w:tblW w:w="10627" w:type="dxa"/>
        <w:jc w:val="center"/>
        <w:tblInd w:w="-4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7"/>
        <w:gridCol w:w="7920"/>
      </w:tblGrid>
      <w:tr w:rsidR="008F3F78" w:rsidRPr="00AD7101" w:rsidTr="008213DF">
        <w:trPr>
          <w:jc w:val="center"/>
        </w:trPr>
        <w:tc>
          <w:tcPr>
            <w:tcW w:w="2707" w:type="dxa"/>
            <w:tcBorders>
              <w:top w:val="single" w:sz="18" w:space="0" w:color="auto"/>
            </w:tcBorders>
            <w:vAlign w:val="center"/>
          </w:tcPr>
          <w:p w:rsidR="008F3F78" w:rsidRPr="00F65657" w:rsidRDefault="008F3F78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adı</w:t>
            </w:r>
          </w:p>
        </w:tc>
        <w:tc>
          <w:tcPr>
            <w:tcW w:w="7920" w:type="dxa"/>
            <w:tcBorders>
              <w:top w:val="single" w:sz="18" w:space="0" w:color="auto"/>
            </w:tcBorders>
          </w:tcPr>
          <w:p w:rsidR="008F3F78" w:rsidRPr="00F65657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KUR’AN-I KERİM</w:t>
            </w:r>
          </w:p>
        </w:tc>
      </w:tr>
      <w:tr w:rsidR="008F3F78" w:rsidRPr="00AD7101" w:rsidTr="008213DF">
        <w:trPr>
          <w:jc w:val="center"/>
        </w:trPr>
        <w:tc>
          <w:tcPr>
            <w:tcW w:w="2707" w:type="dxa"/>
            <w:vAlign w:val="center"/>
          </w:tcPr>
          <w:p w:rsidR="008F3F78" w:rsidRPr="00F65657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Sınıf</w:t>
            </w:r>
          </w:p>
        </w:tc>
        <w:tc>
          <w:tcPr>
            <w:tcW w:w="7920" w:type="dxa"/>
          </w:tcPr>
          <w:p w:rsidR="008F3F78" w:rsidRPr="00F65657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7</w:t>
            </w:r>
          </w:p>
        </w:tc>
      </w:tr>
      <w:tr w:rsidR="008F3F78" w:rsidRPr="00AD7101" w:rsidTr="008213DF">
        <w:trPr>
          <w:trHeight w:val="286"/>
          <w:jc w:val="center"/>
        </w:trPr>
        <w:tc>
          <w:tcPr>
            <w:tcW w:w="2707" w:type="dxa"/>
            <w:vAlign w:val="center"/>
          </w:tcPr>
          <w:p w:rsidR="008F3F78" w:rsidRPr="00F65657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Ünitenin Adı/No</w:t>
            </w:r>
          </w:p>
        </w:tc>
        <w:tc>
          <w:tcPr>
            <w:tcW w:w="7920" w:type="dxa"/>
            <w:vAlign w:val="center"/>
          </w:tcPr>
          <w:p w:rsidR="008F3F78" w:rsidRPr="00F65657" w:rsidRDefault="008F3F78" w:rsidP="001902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E36A0">
              <w:rPr>
                <w:rFonts w:ascii="Tahoma" w:hAnsi="Tahoma" w:cs="Tahoma"/>
                <w:b/>
                <w:noProof/>
                <w:sz w:val="16"/>
                <w:szCs w:val="16"/>
              </w:rPr>
              <w:t>KUR’ÂN-I KERİMİ GÜZEL OKUMA</w:t>
            </w: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 xml:space="preserve"> -</w:t>
            </w:r>
            <w:r w:rsidRPr="0019029A">
              <w:rPr>
                <w:rFonts w:ascii="Times New Roman" w:hAnsi="Times New Roman" w:cs="Times New Roman"/>
                <w:b/>
                <w:sz w:val="16"/>
                <w:szCs w:val="16"/>
                <w:lang w:eastAsia="tr-TR"/>
              </w:rPr>
              <w:t>ÖĞRENME ALANI:KUR’AN-I KERİM OKUMAVE TECVİT BİLGİSİ</w:t>
            </w:r>
          </w:p>
        </w:tc>
      </w:tr>
      <w:tr w:rsidR="008F3F78" w:rsidRPr="00AD7101" w:rsidTr="008213DF">
        <w:trPr>
          <w:jc w:val="center"/>
        </w:trPr>
        <w:tc>
          <w:tcPr>
            <w:tcW w:w="2707" w:type="dxa"/>
            <w:vAlign w:val="center"/>
          </w:tcPr>
          <w:p w:rsidR="008F3F78" w:rsidRPr="00F65657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Konu</w:t>
            </w:r>
          </w:p>
        </w:tc>
        <w:tc>
          <w:tcPr>
            <w:tcW w:w="7920" w:type="dxa"/>
          </w:tcPr>
          <w:p w:rsidR="008F3F78" w:rsidRPr="007A519E" w:rsidRDefault="008F3F78" w:rsidP="00F65657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A519E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II. Kur’anın Mesajını Anlıyorum</w:t>
            </w:r>
          </w:p>
        </w:tc>
      </w:tr>
      <w:tr w:rsidR="008F3F78" w:rsidRPr="00AD7101" w:rsidTr="008213DF">
        <w:trPr>
          <w:jc w:val="center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8F3F78" w:rsidRPr="00F65657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Önerilen Süre</w:t>
            </w:r>
          </w:p>
        </w:tc>
        <w:tc>
          <w:tcPr>
            <w:tcW w:w="7920" w:type="dxa"/>
            <w:tcBorders>
              <w:bottom w:val="single" w:sz="18" w:space="0" w:color="auto"/>
            </w:tcBorders>
            <w:vAlign w:val="center"/>
          </w:tcPr>
          <w:p w:rsidR="008F3F78" w:rsidRPr="00F65657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40+40</w:t>
            </w:r>
          </w:p>
        </w:tc>
      </w:tr>
    </w:tbl>
    <w:p w:rsidR="008F3F78" w:rsidRPr="00F65657" w:rsidRDefault="008F3F78" w:rsidP="00F6565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II:</w:t>
      </w:r>
    </w:p>
    <w:tbl>
      <w:tblPr>
        <w:tblW w:w="10602" w:type="dxa"/>
        <w:jc w:val="center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3"/>
        <w:gridCol w:w="7909"/>
      </w:tblGrid>
      <w:tr w:rsidR="008F3F78" w:rsidRPr="00AD7101" w:rsidTr="008213DF">
        <w:trPr>
          <w:trHeight w:val="406"/>
          <w:jc w:val="center"/>
        </w:trPr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:rsidR="008F3F78" w:rsidRPr="00F65657" w:rsidRDefault="008F3F78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Öğrenci Kazanımları/</w:t>
            </w:r>
          </w:p>
          <w:p w:rsidR="008F3F78" w:rsidRPr="00F65657" w:rsidRDefault="008F3F78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Hedef ve Davranışlar</w:t>
            </w:r>
          </w:p>
        </w:tc>
        <w:tc>
          <w:tcPr>
            <w:tcW w:w="7909" w:type="dxa"/>
            <w:tcBorders>
              <w:top w:val="single" w:sz="18" w:space="0" w:color="auto"/>
            </w:tcBorders>
          </w:tcPr>
          <w:p w:rsidR="008F3F78" w:rsidRPr="00522E34" w:rsidRDefault="008F3F78" w:rsidP="003857FC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 xml:space="preserve"> 2. Bakara suresini </w:t>
            </w:r>
            <w:r w:rsidRPr="00522E34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 xml:space="preserve">kurallarına uyarak okur. </w:t>
            </w:r>
          </w:p>
          <w:p w:rsidR="008F3F78" w:rsidRPr="00522E34" w:rsidRDefault="008F3F78" w:rsidP="0071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8F3F78" w:rsidRPr="00AD7101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8F3F78" w:rsidRPr="00F65657" w:rsidRDefault="008F3F78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 Kavramları ve Sembolleri/</w:t>
            </w:r>
          </w:p>
          <w:p w:rsidR="008F3F78" w:rsidRPr="00F65657" w:rsidRDefault="008F3F78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Davranış Örüntüsü</w:t>
            </w:r>
          </w:p>
        </w:tc>
        <w:tc>
          <w:tcPr>
            <w:tcW w:w="7909" w:type="dxa"/>
            <w:vAlign w:val="center"/>
          </w:tcPr>
          <w:p w:rsidR="008F3F78" w:rsidRPr="00522E34" w:rsidRDefault="008F3F78" w:rsidP="00053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D7101">
              <w:rPr>
                <w:rFonts w:ascii="Times New Roman" w:hAnsi="Times New Roman" w:cs="Times New Roman"/>
                <w:sz w:val="18"/>
                <w:szCs w:val="18"/>
              </w:rPr>
              <w:t>Harf , Mahreç, Tilavet</w:t>
            </w:r>
          </w:p>
        </w:tc>
      </w:tr>
      <w:tr w:rsidR="008F3F78" w:rsidRPr="00AD7101" w:rsidTr="008213DF">
        <w:trPr>
          <w:trHeight w:val="216"/>
          <w:jc w:val="center"/>
        </w:trPr>
        <w:tc>
          <w:tcPr>
            <w:tcW w:w="2693" w:type="dxa"/>
            <w:vAlign w:val="center"/>
          </w:tcPr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Güvenlik Önlemleri (Varsa)</w:t>
            </w:r>
          </w:p>
        </w:tc>
        <w:tc>
          <w:tcPr>
            <w:tcW w:w="7909" w:type="dxa"/>
            <w:vAlign w:val="center"/>
          </w:tcPr>
          <w:p w:rsidR="008F3F78" w:rsidRPr="00522E34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F3F78" w:rsidRPr="00AD7101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Öğretme-Öğrenme-Yöntem ve Teknikleri</w:t>
            </w:r>
          </w:p>
        </w:tc>
        <w:tc>
          <w:tcPr>
            <w:tcW w:w="7909" w:type="dxa"/>
            <w:vAlign w:val="center"/>
          </w:tcPr>
          <w:p w:rsidR="008F3F78" w:rsidRPr="00522E34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22E3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Anlatım, Soru-Cevap</w:t>
            </w:r>
          </w:p>
        </w:tc>
      </w:tr>
      <w:tr w:rsidR="008F3F78" w:rsidRPr="00AD7101" w:rsidTr="008213DF">
        <w:trPr>
          <w:trHeight w:val="622"/>
          <w:jc w:val="center"/>
        </w:trPr>
        <w:tc>
          <w:tcPr>
            <w:tcW w:w="2693" w:type="dxa"/>
            <w:vAlign w:val="center"/>
          </w:tcPr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Kullanılan Eğitim Teknolojileri-</w:t>
            </w: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Araç, Gereçler ve Kaynakça</w:t>
            </w: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  <w:vAlign w:val="center"/>
          </w:tcPr>
          <w:p w:rsidR="008F3F78" w:rsidRPr="00522E34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22E3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Temel Dini Bilgiler(Diyanet),Kur’an-ı Kerim Meali (Diyanet),İlmihal (Diyanet), İslam Ansiklopedisi(Diyanet) Pdf Ders Kitabı</w:t>
            </w:r>
          </w:p>
        </w:tc>
      </w:tr>
      <w:tr w:rsidR="008F3F78" w:rsidRPr="00AD7101" w:rsidTr="008213DF">
        <w:trPr>
          <w:trHeight w:val="204"/>
          <w:jc w:val="center"/>
        </w:trPr>
        <w:tc>
          <w:tcPr>
            <w:tcW w:w="2693" w:type="dxa"/>
            <w:vAlign w:val="center"/>
          </w:tcPr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 Etkinlikleri:</w:t>
            </w:r>
          </w:p>
        </w:tc>
        <w:tc>
          <w:tcPr>
            <w:tcW w:w="7909" w:type="dxa"/>
            <w:vAlign w:val="center"/>
          </w:tcPr>
          <w:p w:rsidR="008F3F78" w:rsidRPr="00522E34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F3F78" w:rsidRPr="00AD7101" w:rsidTr="008213DF">
        <w:trPr>
          <w:trHeight w:val="5247"/>
          <w:jc w:val="center"/>
        </w:trPr>
        <w:tc>
          <w:tcPr>
            <w:tcW w:w="2693" w:type="dxa"/>
          </w:tcPr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Dikkati Çekme</w:t>
            </w: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Güdüleme</w:t>
            </w: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Gözden Geçirme</w:t>
            </w: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Derse Geçiş</w:t>
            </w: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Bireysel Öğrenme Etkinlikleri</w:t>
            </w: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(Ödev, deney, problem çözme vb.)</w:t>
            </w: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</w:tcPr>
          <w:p w:rsidR="008F3F78" w:rsidRPr="00AD7101" w:rsidRDefault="008F3F78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F3F78" w:rsidRPr="00522E34" w:rsidRDefault="008F3F78" w:rsidP="00F975B2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8F3F78" w:rsidRPr="00522E34" w:rsidRDefault="008F3F78" w:rsidP="00F975B2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8F3F78" w:rsidRPr="00522E34" w:rsidRDefault="008F3F78" w:rsidP="00522E34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Helvetica"/>
                <w:sz w:val="18"/>
                <w:lang w:eastAsia="tr-TR"/>
              </w:rPr>
            </w:pPr>
            <w:r w:rsidRPr="00522E34">
              <w:rPr>
                <w:rFonts w:ascii="Times New Roman" w:hAnsi="Times New Roman" w:cs="Helvetica"/>
                <w:sz w:val="18"/>
                <w:lang w:eastAsia="tr-TR"/>
              </w:rPr>
              <w:t xml:space="preserve"> </w:t>
            </w:r>
          </w:p>
          <w:p w:rsidR="008F3F78" w:rsidRPr="00522E34" w:rsidRDefault="008F3F78" w:rsidP="00522E34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Helvetica"/>
                <w:sz w:val="18"/>
                <w:lang w:eastAsia="tr-TR"/>
              </w:rPr>
            </w:pPr>
          </w:p>
          <w:p w:rsidR="008F3F78" w:rsidRPr="00AD7101" w:rsidRDefault="008F3F78" w:rsidP="00522E34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2E34">
              <w:rPr>
                <w:rFonts w:ascii="Times New Roman" w:hAnsi="Times New Roman" w:cs="Helvetica"/>
                <w:sz w:val="18"/>
                <w:lang w:eastAsia="tr-TR"/>
              </w:rPr>
              <w:t xml:space="preserve">                 </w:t>
            </w:r>
            <w:r w:rsidRPr="003857FC">
              <w:rPr>
                <w:rFonts w:ascii="Times New Roman" w:hAnsi="Times New Roman" w:cs="Helvetica"/>
                <w:sz w:val="24"/>
                <w:szCs w:val="24"/>
                <w:lang w:eastAsia="tr-TR"/>
              </w:rPr>
              <w:t>Konuyla ilgili eski bilgiler soru sorma yöntemiyle tekrar hatırlanır. Daha sonra bu bilgilere uygun olarak okumaları pekiştirilir.</w:t>
            </w:r>
            <w:r w:rsidRPr="003857FC">
              <w:rPr>
                <w:rFonts w:ascii="Times New Roman" w:hAnsi="Times New Roman" w:cs="Helvetica"/>
                <w:sz w:val="18"/>
                <w:lang w:eastAsia="tr-TR"/>
              </w:rPr>
              <w:t xml:space="preserve">  </w:t>
            </w:r>
            <w:r w:rsidRPr="00522E34">
              <w:rPr>
                <w:rFonts w:ascii="Times New Roman" w:hAnsi="Times New Roman" w:cs="Helvetica"/>
                <w:sz w:val="18"/>
                <w:lang w:eastAsia="tr-TR"/>
              </w:rPr>
              <w:tab/>
            </w:r>
          </w:p>
        </w:tc>
      </w:tr>
      <w:tr w:rsidR="008F3F78" w:rsidRPr="00AD7101" w:rsidTr="008213DF">
        <w:trPr>
          <w:trHeight w:val="51"/>
          <w:jc w:val="center"/>
        </w:trPr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:rsidR="008F3F78" w:rsidRPr="00F65657" w:rsidRDefault="008F3F78" w:rsidP="00F6565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Özet</w:t>
            </w:r>
          </w:p>
        </w:tc>
        <w:tc>
          <w:tcPr>
            <w:tcW w:w="7909" w:type="dxa"/>
            <w:tcBorders>
              <w:bottom w:val="single" w:sz="18" w:space="0" w:color="auto"/>
            </w:tcBorders>
            <w:vAlign w:val="center"/>
          </w:tcPr>
          <w:p w:rsidR="008F3F78" w:rsidRPr="00522E34" w:rsidRDefault="008F3F78" w:rsidP="00F65657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22E3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genel bir özeti öğrenciler tarafından yapılmaya çalışılacak varsa eksikler tamamlanacak.</w:t>
            </w:r>
          </w:p>
        </w:tc>
      </w:tr>
    </w:tbl>
    <w:p w:rsidR="008F3F78" w:rsidRPr="00F65657" w:rsidRDefault="008F3F78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III</w:t>
      </w:r>
    </w:p>
    <w:tbl>
      <w:tblPr>
        <w:tblW w:w="104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1"/>
        <w:gridCol w:w="7772"/>
      </w:tblGrid>
      <w:tr w:rsidR="008F3F78" w:rsidRPr="00AD7101" w:rsidTr="008213DF">
        <w:trPr>
          <w:trHeight w:val="1682"/>
          <w:jc w:val="center"/>
        </w:trPr>
        <w:tc>
          <w:tcPr>
            <w:tcW w:w="2691" w:type="dxa"/>
            <w:tcBorders>
              <w:top w:val="single" w:sz="18" w:space="0" w:color="auto"/>
            </w:tcBorders>
          </w:tcPr>
          <w:p w:rsidR="008F3F78" w:rsidRPr="00F65657" w:rsidRDefault="008F3F78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F3F78" w:rsidRPr="00F65657" w:rsidRDefault="008F3F78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Ölçme-Değerlendirme:</w:t>
            </w:r>
          </w:p>
          <w:p w:rsidR="008F3F78" w:rsidRPr="00F65657" w:rsidRDefault="008F3F78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Bireysel öğrenme etkinliklerine yönelik Ölçme-Değerlendirme </w:t>
            </w:r>
          </w:p>
          <w:p w:rsidR="008F3F78" w:rsidRPr="00F65657" w:rsidRDefault="008F3F78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Grupla öğrenme etkinliklerine yönelik Ölçme-Değerlendirme</w:t>
            </w:r>
          </w:p>
        </w:tc>
        <w:tc>
          <w:tcPr>
            <w:tcW w:w="7772" w:type="dxa"/>
            <w:tcBorders>
              <w:top w:val="single" w:sz="18" w:space="0" w:color="auto"/>
            </w:tcBorders>
          </w:tcPr>
          <w:p w:rsidR="008F3F78" w:rsidRPr="00AD7101" w:rsidRDefault="008F3F78" w:rsidP="00F63F7D">
            <w:pPr>
              <w:tabs>
                <w:tab w:val="left" w:pos="685"/>
              </w:tabs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amacının ne kadar gerçekleştiğini ölçmek için, hazırlık  ve dersi sunma aşamasında sorulan sorulardan bazıları yöneltilerek cevaplamaları istenecek, değerlendirilecek, yanlışlar ve eksikler tamamlanacak.</w:t>
            </w:r>
          </w:p>
          <w:p w:rsidR="008F3F78" w:rsidRPr="000E1892" w:rsidRDefault="008F3F78" w:rsidP="003857FC">
            <w:pPr>
              <w:tabs>
                <w:tab w:val="left" w:pos="685"/>
              </w:tabs>
              <w:spacing w:after="0" w:line="240" w:lineRule="auto"/>
              <w:ind w:left="32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F3F78" w:rsidRPr="00AD7101" w:rsidTr="008213DF">
        <w:trPr>
          <w:trHeight w:val="320"/>
          <w:jc w:val="center"/>
        </w:trPr>
        <w:tc>
          <w:tcPr>
            <w:tcW w:w="2691" w:type="dxa"/>
            <w:tcBorders>
              <w:bottom w:val="single" w:sz="18" w:space="0" w:color="auto"/>
            </w:tcBorders>
          </w:tcPr>
          <w:p w:rsidR="008F3F78" w:rsidRPr="00F65657" w:rsidRDefault="008F3F78" w:rsidP="00F6565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Diğer Derslerle İlişkisi</w:t>
            </w:r>
          </w:p>
        </w:tc>
        <w:tc>
          <w:tcPr>
            <w:tcW w:w="7772" w:type="dxa"/>
            <w:tcBorders>
              <w:bottom w:val="single" w:sz="18" w:space="0" w:color="auto"/>
            </w:tcBorders>
          </w:tcPr>
          <w:p w:rsidR="008F3F78" w:rsidRPr="00F65657" w:rsidRDefault="008F3F78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Kelimelerin düzgün telaffuzu konusunda  Türkçe öğretmeniyle işbirliği yapılacak.</w:t>
            </w:r>
          </w:p>
        </w:tc>
      </w:tr>
    </w:tbl>
    <w:p w:rsidR="008F3F78" w:rsidRPr="00F65657" w:rsidRDefault="008F3F78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Cs/>
          <w:sz w:val="16"/>
          <w:szCs w:val="16"/>
          <w:lang w:eastAsia="tr-TR"/>
        </w:rPr>
        <w:t xml:space="preserve">                                       </w:t>
      </w:r>
    </w:p>
    <w:p w:rsidR="008F3F78" w:rsidRDefault="008F3F78" w:rsidP="00F65657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</w:p>
    <w:p w:rsidR="008F3F78" w:rsidRPr="00F65657" w:rsidRDefault="008F3F78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</w:t>
      </w:r>
      <w:r>
        <w:rPr>
          <w:rFonts w:ascii="Times New Roman" w:hAnsi="Times New Roman" w:cs="Times New Roman"/>
          <w:lang w:eastAsia="tr-TR"/>
        </w:rPr>
        <w:t xml:space="preserve">Ümran ÖZDEMİR    </w:t>
      </w:r>
      <w:r w:rsidRPr="00F65657"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Uygundur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F3F78" w:rsidRPr="00F65657" w:rsidRDefault="008F3F78" w:rsidP="009456D6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Din Kültürü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ve Ahlâk Bilgisi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Uğur ÇOPUR</w:t>
      </w:r>
    </w:p>
    <w:p w:rsidR="008F3F78" w:rsidRPr="00F65657" w:rsidRDefault="008F3F78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Öğretmeni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              </w:t>
      </w:r>
      <w:r w:rsidRPr="00F65657">
        <w:rPr>
          <w:rFonts w:ascii="Times New Roman" w:hAnsi="Times New Roman" w:cs="Times New Roman"/>
          <w:lang w:eastAsia="tr-TR"/>
        </w:rPr>
        <w:t>Okul Müdürü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</w:t>
      </w:r>
    </w:p>
    <w:p w:rsidR="008F3F78" w:rsidRPr="00F65657" w:rsidRDefault="008F3F78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F3F78" w:rsidRPr="00F65657" w:rsidRDefault="008F3F78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F3F78" w:rsidRDefault="008F3F78"/>
    <w:sectPr w:rsidR="008F3F78" w:rsidSect="007630B9">
      <w:pgSz w:w="11906" w:h="16838"/>
      <w:pgMar w:top="540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E1F"/>
    <w:multiLevelType w:val="hybridMultilevel"/>
    <w:tmpl w:val="2CA4DE4C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243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610CCC"/>
    <w:multiLevelType w:val="hybridMultilevel"/>
    <w:tmpl w:val="BECAF0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F63F72"/>
    <w:multiLevelType w:val="hybridMultilevel"/>
    <w:tmpl w:val="E306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EC0BC8"/>
    <w:multiLevelType w:val="hybridMultilevel"/>
    <w:tmpl w:val="43B24EAA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1F1C67"/>
    <w:multiLevelType w:val="hybridMultilevel"/>
    <w:tmpl w:val="D0420384"/>
    <w:lvl w:ilvl="0" w:tplc="C6B0CB88">
      <w:start w:val="1"/>
      <w:numFmt w:val="decimal"/>
      <w:lvlText w:val="%1-"/>
      <w:lvlJc w:val="left"/>
      <w:pPr>
        <w:ind w:left="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4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657"/>
    <w:rsid w:val="0005374D"/>
    <w:rsid w:val="000C0514"/>
    <w:rsid w:val="000E1892"/>
    <w:rsid w:val="0019029A"/>
    <w:rsid w:val="001A6CC0"/>
    <w:rsid w:val="001C00AE"/>
    <w:rsid w:val="001E328A"/>
    <w:rsid w:val="00252E3E"/>
    <w:rsid w:val="002731D7"/>
    <w:rsid w:val="00300365"/>
    <w:rsid w:val="00334B84"/>
    <w:rsid w:val="003822CC"/>
    <w:rsid w:val="003857FC"/>
    <w:rsid w:val="003E36A0"/>
    <w:rsid w:val="00426503"/>
    <w:rsid w:val="0044666E"/>
    <w:rsid w:val="00450E4C"/>
    <w:rsid w:val="00473F8F"/>
    <w:rsid w:val="00487406"/>
    <w:rsid w:val="004C2F84"/>
    <w:rsid w:val="004F49E5"/>
    <w:rsid w:val="00522E34"/>
    <w:rsid w:val="005D623C"/>
    <w:rsid w:val="006A235C"/>
    <w:rsid w:val="00711D70"/>
    <w:rsid w:val="00755F53"/>
    <w:rsid w:val="007603AD"/>
    <w:rsid w:val="007630B9"/>
    <w:rsid w:val="007800BA"/>
    <w:rsid w:val="007A519E"/>
    <w:rsid w:val="008213DF"/>
    <w:rsid w:val="0083135B"/>
    <w:rsid w:val="00882E7E"/>
    <w:rsid w:val="008F3F78"/>
    <w:rsid w:val="009456D6"/>
    <w:rsid w:val="009C1725"/>
    <w:rsid w:val="00A009CE"/>
    <w:rsid w:val="00AD5D94"/>
    <w:rsid w:val="00AD7101"/>
    <w:rsid w:val="00AE47DF"/>
    <w:rsid w:val="00BF641D"/>
    <w:rsid w:val="00C63B83"/>
    <w:rsid w:val="00CD1A8A"/>
    <w:rsid w:val="00DF12E3"/>
    <w:rsid w:val="00E1229E"/>
    <w:rsid w:val="00E816FB"/>
    <w:rsid w:val="00F12733"/>
    <w:rsid w:val="00F3593B"/>
    <w:rsid w:val="00F63F7D"/>
    <w:rsid w:val="00F65657"/>
    <w:rsid w:val="00F93900"/>
    <w:rsid w:val="00F94D69"/>
    <w:rsid w:val="00F97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7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">
    <w:name w:val="Stil"/>
    <w:uiPriority w:val="99"/>
    <w:rsid w:val="0030036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D1A8A"/>
    <w:pPr>
      <w:ind w:left="720"/>
      <w:contextualSpacing/>
    </w:pPr>
  </w:style>
  <w:style w:type="character" w:customStyle="1" w:styleId="BodyTextIndentChar">
    <w:name w:val="Body Text Indent Char"/>
    <w:uiPriority w:val="99"/>
    <w:semiHidden/>
    <w:locked/>
    <w:rsid w:val="009456D6"/>
    <w:rPr>
      <w:sz w:val="24"/>
      <w:lang w:val="tr-TR" w:eastAsia="tr-TR"/>
    </w:rPr>
  </w:style>
  <w:style w:type="paragraph" w:styleId="BodyTextIndent">
    <w:name w:val="Body Text Indent"/>
    <w:basedOn w:val="Normal"/>
    <w:link w:val="BodyTextIndentChar1"/>
    <w:uiPriority w:val="99"/>
    <w:rsid w:val="009456D6"/>
    <w:pPr>
      <w:spacing w:after="0" w:line="240" w:lineRule="auto"/>
      <w:ind w:left="146" w:hanging="146"/>
    </w:pPr>
    <w:rPr>
      <w:rFonts w:cs="Times New Roman"/>
      <w:sz w:val="24"/>
      <w:szCs w:val="24"/>
      <w:lang w:eastAsia="tr-TR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252E3E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05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1</Pages>
  <Words>373</Words>
  <Characters>2129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computer</cp:lastModifiedBy>
  <cp:revision>17</cp:revision>
  <dcterms:created xsi:type="dcterms:W3CDTF">2015-11-02T21:36:00Z</dcterms:created>
  <dcterms:modified xsi:type="dcterms:W3CDTF">2018-02-01T18:55:00Z</dcterms:modified>
</cp:coreProperties>
</file>